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CLEYS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</w:t>
      </w:r>
      <w:r>
        <w:rPr>
          <w:rFonts w:ascii="Times New Roman" w:hAnsi="Times New Roman" w:cs="Times New Roman"/>
          <w:sz w:val="24"/>
          <w:szCs w:val="24"/>
        </w:rPr>
        <w:t>e Order of Friars Preacher of Truro.</w:t>
      </w:r>
      <w:bookmarkStart w:id="0" w:name="_GoBack"/>
      <w:bookmarkEnd w:id="0"/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St Mary Major, Exeter.</w:t>
      </w: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p.73)</w:t>
      </w: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71090" w:rsidRDefault="00271090" w:rsidP="002710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</w:p>
    <w:sectPr w:rsidR="00DD5B8A" w:rsidRPr="002710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090" w:rsidRDefault="00271090" w:rsidP="00564E3C">
      <w:pPr>
        <w:spacing w:after="0" w:line="240" w:lineRule="auto"/>
      </w:pPr>
      <w:r>
        <w:separator/>
      </w:r>
    </w:p>
  </w:endnote>
  <w:endnote w:type="continuationSeparator" w:id="0">
    <w:p w:rsidR="00271090" w:rsidRDefault="002710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71090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090" w:rsidRDefault="00271090" w:rsidP="00564E3C">
      <w:pPr>
        <w:spacing w:after="0" w:line="240" w:lineRule="auto"/>
      </w:pPr>
      <w:r>
        <w:separator/>
      </w:r>
    </w:p>
  </w:footnote>
  <w:footnote w:type="continuationSeparator" w:id="0">
    <w:p w:rsidR="00271090" w:rsidRDefault="002710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90"/>
    <w:rsid w:val="00271090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C8EB0F"/>
  <w15:chartTrackingRefBased/>
  <w15:docId w15:val="{454273E2-0543-4D98-A83F-2CF32D04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2016-01-26T20:44:00Z</dcterms:created>
  <dcterms:modified xsi:type="dcterms:W3CDTF">2016-01-26T20:45:00Z</dcterms:modified>
</cp:coreProperties>
</file>